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a2f24b" w14:textId="9a2f24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B0322D">
        <w:rPr>
          <w:rFonts w:cs="Arial"/>
        </w:rPr>
        <w:t>14.</w:t>
      </w:r>
      <w:r w:rsidRPr="00BE62FB">
        <w:rPr>
          <w:rFonts w:cs="Arial"/>
        </w:rPr>
        <w:t xml:space="preserve"> </w:t>
      </w:r>
      <w:r w:rsidR="00B0322D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B0322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0322D">
      <w:pPr>
        <w:jc w:val="center"/>
        <w:rPr>
          <w:rFonts w:cs="Arial"/>
          <w:b/>
        </w:rPr>
      </w:pPr>
      <w:r w:rsidRPr="00B0322D">
        <w:rPr>
          <w:rFonts w:cs="Arial"/>
          <w:b/>
        </w:rPr>
        <w:t xml:space="preserve">PETRA DESIGN </w:t>
      </w:r>
      <w:proofErr w:type="spellStart"/>
      <w:r w:rsidRPr="00B0322D">
        <w:rPr>
          <w:rFonts w:cs="Arial"/>
          <w:b/>
        </w:rPr>
        <w:t>j.d.o.o</w:t>
      </w:r>
      <w:proofErr w:type="spellEnd"/>
      <w:r w:rsidRPr="00B0322D">
        <w:rPr>
          <w:rFonts w:cs="Arial"/>
          <w:b/>
        </w:rPr>
        <w:t xml:space="preserve">. Pula, </w:t>
      </w:r>
      <w:proofErr w:type="spellStart"/>
      <w:r w:rsidRPr="00B0322D">
        <w:rPr>
          <w:rFonts w:cs="Arial"/>
          <w:b/>
        </w:rPr>
        <w:t>Flanatička</w:t>
      </w:r>
      <w:proofErr w:type="spellEnd"/>
      <w:r w:rsidRPr="00B0322D">
        <w:rPr>
          <w:rFonts w:cs="Arial"/>
          <w:b/>
        </w:rPr>
        <w:t xml:space="preserve"> ulica 11, OIB: 26188651395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B0322D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B0322D">
        <w:rPr>
          <w:rFonts w:cs="Arial"/>
        </w:rPr>
        <w:t>1/ za dužnika – pun. Branka Vukojević, odvjetnica iz Pule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0322D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B0322D">
        <w:rPr>
          <w:rFonts w:cs="Arial"/>
        </w:rPr>
        <w:t>lipnja  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B0322D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B0322D" w:rsidP="001A18A5" w:rsidRDefault="00B0322D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u spis dana 12. srpnja 2022. dostavio podnesak iz kojeg proizlazi da je Porezna uprava obustavila ovrhu nad dužnikom. </w:t>
      </w:r>
    </w:p>
    <w:p w:rsidR="00DB4DFE" w:rsidP="001A18A5" w:rsidRDefault="00DB4DFE">
      <w:pPr>
        <w:ind w:right="-288"/>
        <w:jc w:val="both"/>
        <w:rPr>
          <w:rFonts w:cs="Arial"/>
        </w:rPr>
      </w:pPr>
    </w:p>
    <w:p w:rsidRPr="00BE62FB"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>
        <w:rPr>
          <w:rFonts w:cs="Arial"/>
        </w:rPr>
        <w:t xml:space="preserve">očevidnik neizvršenih osnova za plaćanje sa specifikacijom naplate putem web servisa FINA-e utvrđeno je da dužnik više nije u blokadi.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B4DFE" w:rsidR="004F3811" w:rsidP="00DB4DFE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Pun.  </w:t>
      </w:r>
      <w:r w:rsidRPr="00BE62FB">
        <w:rPr>
          <w:rFonts w:cs="Arial"/>
        </w:rPr>
        <w:t>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4505DB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0322D">
      <w:rPr>
        <w:rFonts w:ascii="Arial" w:hAnsi="Arial" w:cs="Arial"/>
      </w:rPr>
      <w:t>209/2022-8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214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4DFE"/>
    <w:rsid w:val="00DF0331"/>
    <w:rsid w:val="00E3781E"/>
    <w:rsid w:val="00E51C1E"/>
    <w:rsid w:val="00E96A0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921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21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214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214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214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St-209/2022-8</izvorni_sadrzaj>
    <derivirana_varijabla naziv="DomainObject.Zapisnik.Oznaka_1">St-209/2022-8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St-209/2022</izvorni_sadrzaj>
    <derivirana_varijabla naziv="DomainObject.Predmet.OznakaBroj_1">St-209/2022</derivirana_varijabla>
  </DomainObject.Predmet.OznakaBroj>
  <DomainObject.Predmet.OznakaBrojOptuznogAkta>
    <izvorni_sadrzaj>04-06-22-2617</izvorni_sadrzaj>
    <derivirana_varijabla naziv="DomainObject.Predmet.OznakaBrojOptuznogAkta_1">04-06-22-2617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DESIGN j.d.o.o. PULA zastupanog po punomoćniku Omer Malavasi; Branka Vukojević</izvorni_sadrzaj>
    <derivirana_varijabla naziv="DomainObject.Predmet.ProtustrankaFormated_1">  PETRA DESIGN j.d.o.o. PULA zastupanog po punomoćniku Omer Malavasi; Branka Vukojević</derivirana_varijabla>
  </DomainObject.Predmet.ProtustrankaFormated>
  <DomainObject.Predmet.ProtustrankaFormatedOIB>
    <izvorni_sadrzaj>  PETRA DESIGN j.d.o.o. PULA, OIB 26188651395 zastupanog po punomoćniku Omer Malavasi; Branka Vukojević</izvorni_sadrzaj>
    <derivirana_varijabla naziv="DomainObject.Predmet.ProtustrankaFormatedOIB_1">  PETRA DESIGN j.d.o.o. PULA, OIB 26188651395 zastupanog po punomoćniku Omer Malavasi; Branka Vukojević</derivirana_varijabla>
  </DomainObject.Predmet.ProtustrankaFormatedOIB>
  <DomainObject.Predmet.ProtustrankaFormatedWithAdress>
    <izvorni_sadrzaj> PETRA DESIGN j.d.o.o. PULA, Flanatička ulica - Via Flanatica 11, 52100 Pula zastupanog po punomoćniku Omer Malavasi; Branka Vukojević</izvorni_sadrzaj>
    <derivirana_varijabla naziv="DomainObject.Predmet.ProtustrankaFormatedWithAdress_1"> PETRA DESIGN j.d.o.o. PULA, Flanatička ulica - Via Flanatica 11, 52100 Pula zastupanog po punomoćniku Omer Malavasi; Branka Vukojević</derivirana_varijabla>
  </DomainObject.Predmet.ProtustrankaFormatedWithAdress>
  <DomainObject.Predmet.ProtustrankaFormatedWithAdressOIB>
    <izvorni_sadrzaj> PETRA DESIGN j.d.o.o. PULA, OIB 26188651395, Flanatička ulica - Via Flanatica 11, 52100 Pula zastupanog po punomoćniku Omer Malavasi; Branka Vukojević</izvorni_sadrzaj>
    <derivirana_varijabla naziv="DomainObject.Predmet.ProtustrankaFormatedWithAdressOIB_1"> PETRA DESIGN j.d.o.o. PULA, OIB 26188651395, Flanatička ulica - Via Flanatica 11, 52100 Pula zastupanog po punomoćniku Omer Malavasi; Branka Vukojević</derivirana_varijabla>
  </DomainObject.Predmet.ProtustrankaFormatedWithAdressOIB>
  <DomainObject.Predmet.ProtustrankaWithAdress>
    <izvorni_sadrzaj>PETRA DESIGN j.d.o.o. PULA Flanatička ulica - Via Flanatica 11, 52100 Pula</izvorni_sadrzaj>
    <derivirana_varijabla naziv="DomainObject.Predmet.ProtustrankaWithAdress_1">PETRA DESIGN j.d.o.o. PULA Flanatička ulica - Via Flanatica 11, 52100 Pula</derivirana_varijabla>
  </DomainObject.Predmet.ProtustrankaWithAdress>
  <DomainObject.Predmet.ProtustrankaWithAdressOIB>
    <izvorni_sadrzaj>PETRA DESIGN j.d.o.o. PULA, OIB 26188651395, Flanatička ulica - Via Flanatica 11, 52100 Pula</izvorni_sadrzaj>
    <derivirana_varijabla naziv="DomainObject.Predmet.ProtustrankaWithAdressOIB_1">PETRA DESIGN j.d.o.o. PULA, OIB 26188651395, Flanatička ulica - Via Flanatica 11, 52100 Pula</derivirana_varijabla>
  </DomainObject.Predmet.ProtustrankaWithAdressOIB>
  <DomainObject.Predmet.ProtustrankaNazivFormated>
    <izvorni_sadrzaj>PETRA DESIGN j.d.o.o. PULA</izvorni_sadrzaj>
    <derivirana_varijabla naziv="DomainObject.Predmet.ProtustrankaNazivFormated_1">PETRA DESIGN j.d.o.o. PULA</derivirana_varijabla>
  </DomainObject.Predmet.ProtustrankaNazivFormated>
  <DomainObject.Predmet.ProtustrankaNazivFormatedOIB>
    <izvorni_sadrzaj>PETRA DESIGN j.d.o.o. PULA, OIB 26188651395</izvorni_sadrzaj>
    <derivirana_varijabla naziv="DomainObject.Predmet.ProtustrankaNazivFormatedOIB_1">PETRA DESIGN j.d.o.o. PULA, OIB 26188651395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31116.88</izvorni_sadrzaj>
    <derivirana_varijabla naziv="DomainObject.Predmet.TrenutnaVrijednost_1">31116.88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PETRA DESIGN j.d.o.o. PULA zastupanog po punomoćniku Omer Malavasi; Branka Vukojević</item>
    </izvorni_sadrzaj>
    <derivirana_varijabla naziv="DomainObject.Predmet.ProtuStrankaListFormated_1">
      <item>PETRA DESIGN j.d.o.o. PULA zastupanog po punomoćniku Omer Malavasi; Branka Vukojević</item>
    </derivirana_varijabla>
  </DomainObject.Predmet.ProtuStrankaListFormated>
  <DomainObject.Predmet.ProtuStrankaListFormatedOIB>
    <izvorni_sadrzaj>
      <item>PETRA DESIGN j.d.o.o. PULA, OIB 26188651395 zastupanog po punomoćniku Omer Malavasi; Branka Vukojević</item>
    </izvorni_sadrzaj>
    <derivirana_varijabla naziv="DomainObject.Predmet.ProtuStrankaListFormatedOIB_1">
      <item>PETRA DESIGN j.d.o.o. PULA, OIB 26188651395 zastupanog po punomoćniku Omer Malavasi; Branka Vukojević</item>
    </derivirana_varijabla>
  </DomainObject.Predmet.ProtuStrankaListFormatedOIB>
  <DomainObject.Predmet.ProtuStrankaListFormatedWithAdress>
    <izvorni_sadrzaj>
      <item>PETRA DESIGN j.d.o.o. PULA, Flanatička ulica - Via Flanatica 11, 52100 Pula zastupanog po punomoćniku Omer Malavasi; Branka Vukojević</item>
    </izvorni_sadrzaj>
    <derivirana_varijabla naziv="DomainObject.Predmet.ProtuStrankaListFormatedWithAdress_1">
      <item>PETRA DESIGN j.d.o.o. PULA, Flanatička ulica - Via Flanatica 11, 52100 Pula zastupanog po punomoćniku Omer Malavasi; Branka Vukojević</item>
    </derivirana_varijabla>
  </DomainObject.Predmet.ProtuStrankaListFormatedWithAdress>
  <DomainObject.Predmet.ProtuStrankaListFormatedWithAdressOIB>
    <izvorni_sadrzaj>
      <item>PETRA DESIGN j.d.o.o. PULA, OIB 26188651395, Flanatička ulica - Via Flanatica 11, 52100 Pula zastupanog po punomoćniku Omer Malavasi; Branka Vukojević</item>
    </izvorni_sadrzaj>
    <derivirana_varijabla naziv="DomainObject.Predmet.ProtuStrankaListFormatedWithAdressOIB_1">
      <item>PETRA DESIGN j.d.o.o. PULA, OIB 26188651395, Flanatička ulica - Via Flanatica 11, 52100 Pula zastupanog po punomoćniku Omer Malavasi; Branka Vukojević</item>
    </derivirana_varijabla>
  </DomainObject.Predmet.ProtuStrankaListFormatedWithAdressOIB>
  <DomainObject.Predmet.ProtuStrankaListNazivFormated>
    <izvorni_sadrzaj>
      <item>PETRA DESIGN j.d.o.o. PULA</item>
    </izvorni_sadrzaj>
    <derivirana_varijabla naziv="DomainObject.Predmet.ProtuStrankaListNazivFormated_1">
      <item>PETRA DESIGN j.d.o.o. PULA</item>
    </derivirana_varijabla>
  </DomainObject.Predmet.ProtuStrankaListNazivFormated>
  <DomainObject.Predmet.ProtuStrankaListNazivFormatedOIB>
    <izvorni_sadrzaj>
      <item>PETRA DESIGN j.d.o.o. PULA, OIB 26188651395</item>
    </izvorni_sadrzaj>
    <derivirana_varijabla naziv="DomainObject.Predmet.ProtuStrankaListNazivFormatedOIB_1">
      <item>PETRA DESIGN j.d.o.o. PULA, OIB 26188651395</item>
    </derivirana_varijabla>
  </DomainObject.Predmet.ProtuStrankaListNazivFormatedOIB>
  <DomainObject.Predmet.OstaliListFormated>
    <izvorni_sadrzaj>
      <item>Omer Malavasi punomoćnik sudionika u postupku PETRA DESIGN j.d.o.o. PULA</item>
      <item>Branka Vukojević punomoćnik sudionika u postupku PETRA DESIGN j.d.o.o. PULA</item>
    </izvorni_sadrzaj>
    <derivirana_varijabla naziv="DomainObject.Predmet.OstaliListFormated_1">
      <item>Omer Malavasi punomoćnik sudionika u postupku PETRA DESIGN j.d.o.o. PULA</item>
      <item>Branka Vukojević punomoćnik sudionika u postupku PETRA DESIGN j.d.o.o. PULA</item>
    </derivirana_varijabla>
  </DomainObject.Predmet.OstaliListFormated>
  <DomainObject.Predmet.OstaliListFormatedOIB>
    <izvorni_sadrzaj>
      <item>Omer Malavasi, OIB 56066701358 punomoćnik sudionika u postupku PETRA DESIGN j.d.o.o. PULA</item>
      <item>Branka Vukojević, OIB 18442877002 punomoćnik sudionika u postupku PETRA DESIGN j.d.o.o. PULA</item>
    </izvorni_sadrzaj>
    <derivirana_varijabla naziv="DomainObject.Predmet.OstaliListFormatedOIB_1">
      <item>Omer Malavasi, OIB 56066701358 punomoćnik sudionika u postupku PETRA DESIGN j.d.o.o. PULA</item>
      <item>Branka Vukojević, OIB 18442877002 punomoćnik sudionika u postupku PETRA DESIGN j.d.o.o. PULA</item>
    </derivirana_varijabla>
  </DomainObject.Predmet.OstaliListFormatedOIB>
  <DomainObject.Predmet.OstaliListFormatedWithAdress>
    <izvorni_sadrzaj>
      <item>Omer Malavasi, Ulica Sergijevaca 10, 52100 Pula punomoćnik sudionika u postupku PETRA DESIGN j.d.o.o. PULA</item>
      <item>Branka Vukojević, Sv. Teodora 2, 52100 Pula punomoćnik sudionika u postupku PETRA DESIGN j.d.o.o. PULA</item>
    </izvorni_sadrzaj>
    <derivirana_varijabla naziv="DomainObject.Predmet.OstaliListFormatedWithAdress_1">
      <item>Omer Malavasi, Ulica Sergijevaca 10, 52100 Pula punomoćnik sudionika u postupku PETRA DESIGN j.d.o.o. PULA</item>
      <item>Branka Vukojević, Sv. Teodora 2, 52100 Pula punomoćnik sudionika u postupku PETRA DESIGN j.d.o.o. PULA</item>
    </derivirana_varijabla>
  </DomainObject.Predmet.OstaliListFormatedWithAdress>
  <DomainObject.Predmet.OstaliListFormatedWithAdressOIB>
    <izvorni_sadrzaj>
      <item>Omer Malavasi, OIB 56066701358, Ulica Sergijevaca 10, 52100 Pula punomoćnik sudionika u postupku PETRA DESIGN j.d.o.o. PULA</item>
      <item>Branka Vukojević, OIB 18442877002, Sv. Teodora 2, 52100 Pula punomoćnik sudionika u postupku PETRA DESIGN j.d.o.o. PULA</item>
    </izvorni_sadrzaj>
    <derivirana_varijabla naziv="DomainObject.Predmet.OstaliListFormatedWithAdressOIB_1">
      <item>Omer Malavasi, OIB 56066701358, Ulica Sergijevaca 10, 52100 Pula punomoćnik sudionika u postupku PETRA DESIGN j.d.o.o. PULA</item>
      <item>Branka Vukojević, OIB 18442877002, Sv. Teodora 2, 52100 Pula punomoćnik sudionika u postupku PETRA DESIGN j.d.o.o. PULA</item>
    </derivirana_varijabla>
  </DomainObject.Predmet.OstaliListFormatedWithAdressOIB>
  <DomainObject.Predmet.OstaliListNazivFormated>
    <izvorni_sadrzaj>
      <item>Omer Malavasi</item>
      <item>Branka Vukojević</item>
    </izvorni_sadrzaj>
    <derivirana_varijabla naziv="DomainObject.Predmet.OstaliListNazivFormated_1">
      <item>Omer Malavasi</item>
      <item>Branka Vukojević</item>
    </derivirana_varijabla>
  </DomainObject.Predmet.OstaliListNazivFormated>
  <DomainObject.Predmet.OstaliListNazivFormatedOIB>
    <izvorni_sadrzaj>
      <item>Omer Malavasi, OIB 56066701358</item>
      <item>Branka Vukojević, OIB 18442877002</item>
    </izvorni_sadrzaj>
    <derivirana_varijabla naziv="DomainObject.Predmet.OstaliListNazivFormatedOIB_1">
      <item>Omer Malavasi, OIB 56066701358</item>
      <item>Branka Vukojević, OIB 18442877002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St-209/2022-8</izvorni_sadrzaj>
    <derivirana_varijabla naziv="DomainObject.PoslovniBrojDokumenta_1">St-209/2022-8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PETRA DESIGN j.d.o.o. PULA</izvorni_sadrzaj>
    <derivirana_varijabla naziv="DomainObject.Predmet.ProtustrankaIDrugi_1">PETRA DESIGN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PETRA DESIGN j.d.o.o. PULA, OIB 26188651395, Flanatička ulica - Via Flanatica 11, 52100 Pula</izvorni_sadrzaj>
    <derivirana_varijabla naziv="DomainObject.Predmet.ProtustrankaIDrugiAdressOIB_1">PETRA DESIGN j.d.o.o. PULA, OIB 26188651395, Flanatička ulica - Via Flanatica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DESIGN j.d.o.o. PULA</item>
      <item>Financijska agencija (FINA)</item>
      <item>Omer Malavasi</item>
      <item>Branka Vukojević</item>
    </izvorni_sadrzaj>
    <derivirana_varijabla naziv="DomainObject.Predmet.SudioniciListNaziv_1">
      <item>PETRA DESIGN j.d.o.o. PULA</item>
      <item>Financijska agencija (FINA)</item>
      <item>Omer Malavasi</item>
      <item>Branka Vukojević</item>
    </derivirana_varijabla>
  </DomainObject.Predmet.SudioniciListNaziv>
  <DomainObject.Predmet.SudioniciListAdressOIB>
    <izvorni_sadrzaj>
      <item>PETRA DESIGN j.d.o.o. PULA, OIB 26188651395, Flanatička ulica - Via Flanatica 11,52100 Pula</item>
      <item>Financijska agencija (FINA), OIB 85821130368, Ulica grada Vukovara 70,10000 Zagreb</item>
      <item>Omer Malavasi, OIB 56066701358, Ulica Sergijevaca 10,52100 Pula</item>
      <item>Branka Vukojević, OIB 18442877002, Sv. Teodora 2,52100 Pula</item>
    </izvorni_sadrzaj>
    <derivirana_varijabla naziv="DomainObject.Predmet.SudioniciListAdressOIB_1">
      <item>PETRA DESIGN j.d.o.o. PULA, OIB 26188651395, Flanatička ulica - Via Flanatica 11,52100 Pula</item>
      <item>Financijska agencija (FINA), OIB 85821130368, Ulica grada Vukovara 70,10000 Zagreb</item>
      <item>Omer Malavasi, OIB 56066701358, Ulica Sergijevaca 10,52100 Pula</item>
      <item>Branka Vukojević, OIB 18442877002,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26188651395</item>
      <item>, OIB 85821130368</item>
      <item>, OIB 56066701358</item>
      <item>, OIB 18442877002</item>
    </izvorni_sadrzaj>
    <derivirana_varijabla naziv="DomainObject.Predmet.SudioniciListNazivOIB_1">
      <item>, OIB 26188651395</item>
      <item>, OIB 85821130368</item>
      <item>, OIB 56066701358</item>
      <item>, OIB 18442877002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A9460-616D-4C30-B9E8-68000270A77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217</properties:Words>
  <properties:Characters>1201</properties:Characters>
  <properties:Lines>49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1473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2022-07-13T06:24:00Z</dcterms:created>
  <dc:creator>epincin</dc:creator>
  <cp:lastModifiedBy>Sanja Prodan</cp:lastModifiedBy>
  <cp:lastPrinted>2022-07-14T06:37:00Z</cp:lastPrinted>
  <dcterms:modified xmlns:xsi="http://www.w3.org/2001/XMLSchema-instance" xsi:type="dcterms:W3CDTF">2022-07-14T07:01:00Z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St-209/2022-8 / Zapisnik - Ročište radi rasprave o uvjetima za otvaranje steč. post. (St-209-2022-8 PETRA DESIGN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